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B70C9" w14:textId="40760543" w:rsidR="0028353D" w:rsidRDefault="0028353D" w:rsidP="002835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AMBLER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1493 – 1530)</w:t>
      </w:r>
    </w:p>
    <w:p w14:paraId="504FC620" w14:textId="77777777" w:rsidR="0028353D" w:rsidRDefault="0028353D" w:rsidP="0028353D">
      <w:pPr>
        <w:pStyle w:val="NoSpacing"/>
        <w:rPr>
          <w:rFonts w:cs="Times New Roman"/>
          <w:szCs w:val="24"/>
        </w:rPr>
      </w:pPr>
    </w:p>
    <w:p w14:paraId="3E2EFE62" w14:textId="77777777" w:rsidR="0028353D" w:rsidRDefault="0028353D" w:rsidP="0028353D">
      <w:pPr>
        <w:pStyle w:val="NoSpacing"/>
        <w:rPr>
          <w:rFonts w:cs="Times New Roman"/>
          <w:szCs w:val="24"/>
        </w:rPr>
      </w:pPr>
    </w:p>
    <w:p w14:paraId="582F3166" w14:textId="77777777" w:rsidR="0028353D" w:rsidRDefault="0028353D" w:rsidP="002835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Richardson Ambler(q.v.) and Mary Ann Farnhill(q.v.).</w:t>
      </w:r>
    </w:p>
    <w:p w14:paraId="25870DF1" w14:textId="77777777" w:rsidR="0028353D" w:rsidRDefault="0028353D" w:rsidP="002835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116FAD42" w14:textId="77777777" w:rsidR="0028353D" w:rsidRDefault="0028353D" w:rsidP="0028353D">
      <w:pPr>
        <w:pStyle w:val="NoSpacing"/>
        <w:rPr>
          <w:rFonts w:cs="Times New Roman"/>
          <w:szCs w:val="24"/>
        </w:rPr>
      </w:pPr>
    </w:p>
    <w:p w14:paraId="5714A69F" w14:textId="77777777" w:rsidR="0028353D" w:rsidRDefault="0028353D" w:rsidP="0028353D">
      <w:pPr>
        <w:pStyle w:val="NoSpacing"/>
        <w:rPr>
          <w:rFonts w:cs="Times New Roman"/>
          <w:szCs w:val="24"/>
        </w:rPr>
      </w:pPr>
    </w:p>
    <w:p w14:paraId="2D71D060" w14:textId="5BD7CED5" w:rsidR="0028353D" w:rsidRDefault="0028353D" w:rsidP="002835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ca.</w:t>
      </w: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was born in Bradford, Yorkshire.   (ibid.)</w:t>
      </w:r>
    </w:p>
    <w:p w14:paraId="614B10F9" w14:textId="77777777" w:rsidR="00DE51FE" w:rsidRDefault="00DE51FE" w:rsidP="0028353D">
      <w:pPr>
        <w:pStyle w:val="NoSpacing"/>
        <w:rPr>
          <w:rFonts w:cs="Times New Roman"/>
          <w:szCs w:val="24"/>
        </w:rPr>
      </w:pPr>
    </w:p>
    <w:p w14:paraId="2F219234" w14:textId="77777777" w:rsidR="00DE51FE" w:rsidRDefault="00DE51FE" w:rsidP="0028353D">
      <w:pPr>
        <w:pStyle w:val="NoSpacing"/>
        <w:rPr>
          <w:rFonts w:cs="Times New Roman"/>
          <w:szCs w:val="24"/>
        </w:rPr>
      </w:pPr>
    </w:p>
    <w:p w14:paraId="37269023" w14:textId="03D37173" w:rsidR="00DE51FE" w:rsidRPr="0028353D" w:rsidRDefault="00DE51FE" w:rsidP="002835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40872E12" w14:textId="69C60F44" w:rsidR="0028353D" w:rsidRPr="0028353D" w:rsidRDefault="0028353D" w:rsidP="009139A6">
      <w:pPr>
        <w:pStyle w:val="NoSpacing"/>
        <w:rPr>
          <w:rFonts w:cs="Times New Roman"/>
          <w:szCs w:val="24"/>
        </w:rPr>
      </w:pPr>
    </w:p>
    <w:sectPr w:rsidR="0028353D" w:rsidRPr="002835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F9B0" w14:textId="77777777" w:rsidR="00067564" w:rsidRDefault="00067564" w:rsidP="009139A6">
      <w:r>
        <w:separator/>
      </w:r>
    </w:p>
  </w:endnote>
  <w:endnote w:type="continuationSeparator" w:id="0">
    <w:p w14:paraId="045466D8" w14:textId="77777777" w:rsidR="00067564" w:rsidRDefault="000675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35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2F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A40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4BABD" w14:textId="77777777" w:rsidR="00067564" w:rsidRDefault="00067564" w:rsidP="009139A6">
      <w:r>
        <w:separator/>
      </w:r>
    </w:p>
  </w:footnote>
  <w:footnote w:type="continuationSeparator" w:id="0">
    <w:p w14:paraId="38B615A3" w14:textId="77777777" w:rsidR="00067564" w:rsidRDefault="000675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F46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86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FE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64"/>
    <w:rsid w:val="000666E0"/>
    <w:rsid w:val="00067564"/>
    <w:rsid w:val="002510B7"/>
    <w:rsid w:val="0028353D"/>
    <w:rsid w:val="00287249"/>
    <w:rsid w:val="005C130B"/>
    <w:rsid w:val="006E40CA"/>
    <w:rsid w:val="007570CE"/>
    <w:rsid w:val="00826F5C"/>
    <w:rsid w:val="009139A6"/>
    <w:rsid w:val="009448BB"/>
    <w:rsid w:val="00947624"/>
    <w:rsid w:val="00A3176C"/>
    <w:rsid w:val="00AE65F8"/>
    <w:rsid w:val="00BA00AB"/>
    <w:rsid w:val="00CB4ED9"/>
    <w:rsid w:val="00DE51FE"/>
    <w:rsid w:val="00E85B2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BCE4D"/>
  <w15:chartTrackingRefBased/>
  <w15:docId w15:val="{4B2A28D8-5FCA-47FD-B089-10131DEE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525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2023-08-31T09:37:00Z</dcterms:created>
  <dcterms:modified xsi:type="dcterms:W3CDTF">2023-08-31T18:30:00Z</dcterms:modified>
</cp:coreProperties>
</file>